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406033" w:rsidP="00384E4B">
      <w:pPr>
        <w:rPr>
          <w:rFonts w:ascii="Arial" w:hAnsi="Arial" w:cs="Arial"/>
        </w:rPr>
      </w:pPr>
      <w:r w:rsidRPr="00406033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3717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much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this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these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those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there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that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a lot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some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too much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a little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more than &gt;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less than &lt;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very little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717F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717F2" w:rsidRPr="009C3DEB" w:rsidRDefault="003717F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3717F2" w:rsidRPr="003717F2" w:rsidRDefault="003717F2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717F2">
              <w:rPr>
                <w:rFonts w:ascii="Times New Roman" w:hAnsi="Times New Roman"/>
                <w:color w:val="000000"/>
              </w:rPr>
              <w:t>much</w:t>
            </w:r>
          </w:p>
        </w:tc>
        <w:tc>
          <w:tcPr>
            <w:tcW w:w="6693" w:type="dxa"/>
          </w:tcPr>
          <w:p w:rsidR="003717F2" w:rsidRPr="009C3DEB" w:rsidRDefault="003717F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17F2" w:rsidRDefault="003717F2" w:rsidP="00814CB4">
      <w:r>
        <w:separator/>
      </w:r>
    </w:p>
  </w:endnote>
  <w:endnote w:type="continuationSeparator" w:id="1">
    <w:p w:rsidR="003717F2" w:rsidRDefault="003717F2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17F2" w:rsidRDefault="003717F2" w:rsidP="00814CB4">
      <w:r>
        <w:separator/>
      </w:r>
    </w:p>
  </w:footnote>
  <w:footnote w:type="continuationSeparator" w:id="1">
    <w:p w:rsidR="003717F2" w:rsidRDefault="003717F2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3717F2">
      <w:rPr>
        <w:rFonts w:ascii="Times New Roman" w:hAnsi="Times New Roman"/>
        <w:color w:val="4F6228" w:themeColor="accent3" w:themeShade="80"/>
        <w:sz w:val="32"/>
        <w:szCs w:val="32"/>
      </w:rPr>
      <w:t>7 Measurement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17F2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603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5</TotalTime>
  <Pages>1</Pages>
  <Words>70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1</cp:revision>
  <cp:lastPrinted>2009-05-22T01:57:00Z</cp:lastPrinted>
  <dcterms:created xsi:type="dcterms:W3CDTF">2009-05-26T03:25:00Z</dcterms:created>
  <dcterms:modified xsi:type="dcterms:W3CDTF">2009-05-26T03:30:00Z</dcterms:modified>
</cp:coreProperties>
</file>